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EEEDA" w14:textId="77777777" w:rsidR="00FD11D1" w:rsidRPr="004B5BED" w:rsidRDefault="00FD11D1" w:rsidP="00815010">
      <w:pPr>
        <w:rPr>
          <w:b/>
          <w:sz w:val="26"/>
        </w:rPr>
      </w:pPr>
    </w:p>
    <w:p w14:paraId="7ABE1182" w14:textId="77777777" w:rsidR="00FD11D1" w:rsidRPr="004B5BED" w:rsidRDefault="00FD11D1" w:rsidP="00815010"/>
    <w:p w14:paraId="68B2B324" w14:textId="77777777" w:rsidR="0051083C" w:rsidRPr="004B5BED" w:rsidRDefault="0051083C" w:rsidP="00815010"/>
    <w:p w14:paraId="2A8F634A" w14:textId="77777777" w:rsidR="0051083C" w:rsidRPr="004B5BED" w:rsidRDefault="0051083C" w:rsidP="00815010"/>
    <w:p w14:paraId="59E0E759" w14:textId="77777777" w:rsidR="00FD11D1" w:rsidRPr="004B5BED" w:rsidRDefault="00FD11D1" w:rsidP="00815010"/>
    <w:p w14:paraId="24181687" w14:textId="77777777" w:rsidR="002F0912" w:rsidRPr="004B5BED" w:rsidRDefault="002F0912" w:rsidP="00815010"/>
    <w:tbl>
      <w:tblPr>
        <w:tblW w:w="102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311D2D" w:rsidRPr="004B5BED" w14:paraId="4B7D08BE" w14:textId="77777777" w:rsidTr="00311D2D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500AD" w14:textId="77777777" w:rsidR="00311D2D" w:rsidRDefault="00311D2D" w:rsidP="00311D2D">
            <w:pPr>
              <w:spacing w:before="40"/>
              <w:rPr>
                <w:sz w:val="16"/>
              </w:rPr>
            </w:pPr>
            <w:r>
              <w:rPr>
                <w:sz w:val="16"/>
              </w:rPr>
              <w:t>Candidate/tenderer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597B933" w14:textId="77777777" w:rsidR="00311D2D" w:rsidRDefault="00311D2D" w:rsidP="00311D2D">
            <w:pPr>
              <w:spacing w:before="40"/>
              <w:rPr>
                <w:sz w:val="16"/>
              </w:rPr>
            </w:pPr>
            <w:r>
              <w:rPr>
                <w:sz w:val="16"/>
              </w:rPr>
              <w:t>Contract number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A8B6E4" w14:textId="77777777" w:rsidR="00311D2D" w:rsidRDefault="00311D2D" w:rsidP="00311D2D">
            <w:pPr>
              <w:spacing w:before="40"/>
              <w:rPr>
                <w:sz w:val="16"/>
              </w:rPr>
            </w:pPr>
            <w:r>
              <w:rPr>
                <w:sz w:val="16"/>
              </w:rPr>
              <w:t>Date</w:t>
            </w:r>
          </w:p>
        </w:tc>
      </w:tr>
      <w:tr w:rsidR="004B5BED" w:rsidRPr="004B5BED" w14:paraId="57ED53A1" w14:textId="77777777" w:rsidTr="00311D2D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388B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6E5F8" w14:textId="463A4FEC" w:rsidR="00FD11D1" w:rsidRPr="004B5BED" w:rsidRDefault="002E0C81" w:rsidP="0091358F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F80C4F">
              <w:rPr>
                <w:b/>
                <w:sz w:val="16"/>
                <w:szCs w:val="16"/>
              </w:rPr>
              <w:t>26-2000079740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1AC9" w14:textId="77777777" w:rsidR="00FD11D1" w:rsidRPr="004B5BED" w:rsidRDefault="001F46BD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2401A581" w14:textId="77777777" w:rsidTr="00311D2D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E33AF" w14:textId="77777777" w:rsidR="00FD11D1" w:rsidRPr="004B5BED" w:rsidRDefault="00311D2D">
            <w:pPr>
              <w:spacing w:before="40"/>
              <w:rPr>
                <w:sz w:val="16"/>
              </w:rPr>
            </w:pPr>
            <w:r>
              <w:rPr>
                <w:sz w:val="16"/>
              </w:rPr>
              <w:t>Procurement</w:t>
            </w:r>
          </w:p>
        </w:tc>
      </w:tr>
      <w:tr w:rsidR="004B5BED" w:rsidRPr="004B5BED" w14:paraId="51E243EB" w14:textId="77777777" w:rsidTr="00311D2D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1309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sz w:val="22"/>
              </w:rPr>
              <w:t> </w:t>
            </w:r>
            <w:r w:rsidR="0091358F" w:rsidRPr="004B5BED">
              <w:rPr>
                <w:b/>
                <w:sz w:val="22"/>
              </w:rPr>
              <w:t> </w:t>
            </w:r>
            <w:r w:rsidR="0091358F" w:rsidRPr="004B5BED">
              <w:rPr>
                <w:b/>
                <w:sz w:val="22"/>
              </w:rPr>
              <w:t> </w:t>
            </w:r>
            <w:r w:rsidR="0091358F" w:rsidRPr="004B5BED">
              <w:rPr>
                <w:b/>
                <w:sz w:val="22"/>
              </w:rPr>
              <w:t> </w:t>
            </w:r>
            <w:r w:rsidR="0091358F" w:rsidRPr="004B5BED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sz w:val="22"/>
              </w:rPr>
              <w:t> </w:t>
            </w:r>
            <w:r w:rsidR="0091358F" w:rsidRPr="004B5BED">
              <w:rPr>
                <w:b/>
                <w:sz w:val="22"/>
              </w:rPr>
              <w:t> </w:t>
            </w:r>
            <w:r w:rsidR="0091358F" w:rsidRPr="004B5BED">
              <w:rPr>
                <w:b/>
                <w:sz w:val="22"/>
              </w:rPr>
              <w:t> </w:t>
            </w:r>
            <w:r w:rsidR="0091358F" w:rsidRPr="004B5BED">
              <w:rPr>
                <w:b/>
                <w:sz w:val="22"/>
              </w:rPr>
              <w:t> </w:t>
            </w:r>
            <w:r w:rsidR="0091358F" w:rsidRPr="004B5BED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311D2D" w:rsidRPr="00F80C4F" w14:paraId="720367B7" w14:textId="77777777" w:rsidTr="00311D2D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46DC1" w14:textId="77777777" w:rsidR="00311D2D" w:rsidRPr="00311D2D" w:rsidRDefault="00311D2D" w:rsidP="00311D2D">
            <w:pPr>
              <w:spacing w:before="40"/>
              <w:rPr>
                <w:sz w:val="16"/>
                <w:lang w:val="en-GB"/>
              </w:rPr>
            </w:pPr>
            <w:r w:rsidRPr="00311D2D">
              <w:rPr>
                <w:sz w:val="16"/>
                <w:lang w:val="en-GB"/>
              </w:rPr>
              <w:t>Supplies and services to be provided</w:t>
            </w:r>
          </w:p>
        </w:tc>
      </w:tr>
      <w:tr w:rsidR="00311D2D" w:rsidRPr="00F80C4F" w14:paraId="59CEA3BC" w14:textId="77777777" w:rsidTr="00311D2D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D92F" w14:textId="4A06C3F1" w:rsidR="00311D2D" w:rsidRPr="00F80C4F" w:rsidRDefault="00311D2D" w:rsidP="00311D2D">
            <w:pPr>
              <w:rPr>
                <w:b/>
                <w:sz w:val="22"/>
                <w:lang w:val="en-US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F80C4F">
              <w:rPr>
                <w:b/>
                <w:sz w:val="22"/>
                <w:lang w:val="en-US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F80C4F" w:rsidRPr="00F80C4F">
              <w:rPr>
                <w:b/>
                <w:sz w:val="22"/>
                <w:lang w:val="en-US"/>
              </w:rPr>
              <w:t xml:space="preserve">Framework Agreement for the supply of Sustainable Aviation Fuel Certificates 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11D2D" w:rsidRPr="00F80C4F" w14:paraId="3E91D7F7" w14:textId="77777777" w:rsidTr="00311D2D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6C3DF5" w14:textId="77777777" w:rsidR="00311D2D" w:rsidRPr="00F80C4F" w:rsidRDefault="00311D2D" w:rsidP="00311D2D">
            <w:pPr>
              <w:spacing w:before="40"/>
              <w:rPr>
                <w:sz w:val="16"/>
                <w:lang w:val="en-US"/>
              </w:rPr>
            </w:pPr>
          </w:p>
        </w:tc>
      </w:tr>
      <w:tr w:rsidR="00311D2D" w:rsidRPr="00F80C4F" w14:paraId="172E3784" w14:textId="77777777" w:rsidTr="00311D2D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6F126" w14:textId="77777777" w:rsidR="00311D2D" w:rsidRPr="00311D2D" w:rsidRDefault="00311D2D" w:rsidP="00311D2D">
            <w:pPr>
              <w:spacing w:before="40"/>
              <w:rPr>
                <w:sz w:val="16"/>
                <w:lang w:val="en-GB"/>
              </w:rPr>
            </w:pPr>
            <w:r w:rsidRPr="00311D2D">
              <w:rPr>
                <w:sz w:val="16"/>
                <w:lang w:val="en-GB"/>
              </w:rPr>
              <w:t>Name, legal representative, contact details of the enterprise submitting the declaration</w:t>
            </w:r>
          </w:p>
        </w:tc>
      </w:tr>
      <w:tr w:rsidR="00311D2D" w:rsidRPr="004B5BED" w14:paraId="26A80240" w14:textId="77777777" w:rsidTr="00311D2D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8E67" w14:textId="77777777" w:rsidR="00311D2D" w:rsidRPr="004B5BED" w:rsidRDefault="00311D2D" w:rsidP="00311D2D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311D2D" w:rsidRPr="004B5BED" w14:paraId="2627BCA3" w14:textId="77777777" w:rsidTr="00311D2D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166B1C42" w14:textId="77777777" w:rsidR="00311D2D" w:rsidRPr="004B5BED" w:rsidRDefault="00311D2D" w:rsidP="00311D2D">
            <w:pPr>
              <w:rPr>
                <w:sz w:val="22"/>
              </w:rPr>
            </w:pPr>
          </w:p>
        </w:tc>
      </w:tr>
      <w:tr w:rsidR="00311D2D" w:rsidRPr="00F80C4F" w14:paraId="0ADE02E8" w14:textId="77777777" w:rsidTr="00311D2D">
        <w:trPr>
          <w:cantSplit/>
        </w:trPr>
        <w:tc>
          <w:tcPr>
            <w:tcW w:w="10277" w:type="dxa"/>
            <w:gridSpan w:val="4"/>
          </w:tcPr>
          <w:p w14:paraId="5D7C7694" w14:textId="77777777" w:rsidR="00311D2D" w:rsidRPr="00311D2D" w:rsidRDefault="00311D2D" w:rsidP="00311D2D">
            <w:pPr>
              <w:spacing w:before="40"/>
              <w:rPr>
                <w:b/>
                <w:sz w:val="28"/>
                <w:szCs w:val="28"/>
                <w:lang w:val="en-GB"/>
              </w:rPr>
            </w:pPr>
            <w:r w:rsidRPr="00311D2D">
              <w:rPr>
                <w:b/>
                <w:sz w:val="28"/>
                <w:szCs w:val="28"/>
                <w:lang w:val="en-GB"/>
              </w:rPr>
              <w:t>Declaration of commitment of other enterprises</w:t>
            </w:r>
          </w:p>
        </w:tc>
      </w:tr>
      <w:tr w:rsidR="00311D2D" w:rsidRPr="00F80C4F" w14:paraId="73C1FDD2" w14:textId="77777777" w:rsidTr="00311D2D">
        <w:trPr>
          <w:cantSplit/>
          <w:trHeight w:hRule="exact" w:val="283"/>
        </w:trPr>
        <w:tc>
          <w:tcPr>
            <w:tcW w:w="10277" w:type="dxa"/>
            <w:gridSpan w:val="4"/>
          </w:tcPr>
          <w:p w14:paraId="02222A6B" w14:textId="77777777" w:rsidR="00311D2D" w:rsidRPr="00311D2D" w:rsidRDefault="00311D2D" w:rsidP="00311D2D">
            <w:pPr>
              <w:spacing w:before="40"/>
              <w:rPr>
                <w:b/>
                <w:sz w:val="20"/>
                <w:lang w:val="en-GB"/>
              </w:rPr>
            </w:pPr>
          </w:p>
        </w:tc>
      </w:tr>
      <w:tr w:rsidR="00311D2D" w:rsidRPr="00F80C4F" w14:paraId="6F672785" w14:textId="77777777" w:rsidTr="00311D2D">
        <w:trPr>
          <w:cantSplit/>
          <w:trHeight w:hRule="exact" w:val="851"/>
        </w:trPr>
        <w:tc>
          <w:tcPr>
            <w:tcW w:w="10277" w:type="dxa"/>
            <w:gridSpan w:val="4"/>
          </w:tcPr>
          <w:p w14:paraId="74334EE9" w14:textId="77777777" w:rsidR="00311D2D" w:rsidRPr="00311D2D" w:rsidRDefault="00311D2D" w:rsidP="00311D2D">
            <w:pPr>
              <w:spacing w:before="40"/>
              <w:jc w:val="left"/>
              <w:rPr>
                <w:sz w:val="20"/>
                <w:lang w:val="en-GB"/>
              </w:rPr>
            </w:pPr>
            <w:r w:rsidRPr="00311D2D">
              <w:rPr>
                <w:sz w:val="20"/>
                <w:lang w:val="en-GB"/>
              </w:rPr>
              <w:t>If the contract is awarded to the above-mentioned candidate/tenderer, I/we undertake to make available to it the capabilities (resources/capacities) of my/our enterprise for the following part(s) of the supplies or services.</w:t>
            </w:r>
          </w:p>
        </w:tc>
      </w:tr>
      <w:tr w:rsidR="00311D2D" w:rsidRPr="00F80C4F" w14:paraId="603D6D10" w14:textId="77777777" w:rsidTr="00311D2D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024A" w14:textId="77777777" w:rsidR="00311D2D" w:rsidRPr="00311D2D" w:rsidRDefault="00311D2D" w:rsidP="00311D2D">
            <w:pPr>
              <w:jc w:val="left"/>
              <w:rPr>
                <w:sz w:val="16"/>
                <w:lang w:val="en-GB"/>
              </w:rPr>
            </w:pPr>
            <w:r w:rsidRPr="00311D2D">
              <w:rPr>
                <w:sz w:val="16"/>
                <w:lang w:val="en-GB"/>
              </w:rPr>
              <w:t>Item number/part(s) of the supplies or services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B8BD28" w14:textId="77777777" w:rsidR="00311D2D" w:rsidRPr="00311D2D" w:rsidRDefault="00311D2D" w:rsidP="00311D2D">
            <w:pPr>
              <w:jc w:val="left"/>
              <w:rPr>
                <w:sz w:val="16"/>
                <w:lang w:val="en-GB"/>
              </w:rPr>
            </w:pPr>
            <w:r w:rsidRPr="00311D2D">
              <w:rPr>
                <w:sz w:val="16"/>
                <w:lang w:val="en-GB"/>
              </w:rPr>
              <w:t>Item number/part(s) of the supplies or services</w:t>
            </w:r>
          </w:p>
        </w:tc>
      </w:tr>
      <w:tr w:rsidR="00311D2D" w:rsidRPr="004B5BED" w14:paraId="5BF71381" w14:textId="77777777" w:rsidTr="00311D2D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E3B" w14:textId="77777777" w:rsidR="00311D2D" w:rsidRPr="004B5BED" w:rsidRDefault="00311D2D" w:rsidP="00311D2D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F92B17" w14:textId="77777777" w:rsidR="00311D2D" w:rsidRPr="004B5BED" w:rsidRDefault="00311D2D" w:rsidP="00311D2D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311D2D" w:rsidRPr="004B5BED" w14:paraId="0AA28A2F" w14:textId="77777777" w:rsidTr="00311D2D">
        <w:trPr>
          <w:cantSplit/>
          <w:trHeight w:hRule="exact" w:val="340"/>
        </w:trPr>
        <w:tc>
          <w:tcPr>
            <w:tcW w:w="10277" w:type="dxa"/>
            <w:gridSpan w:val="4"/>
          </w:tcPr>
          <w:p w14:paraId="30B42956" w14:textId="77777777" w:rsidR="00311D2D" w:rsidRPr="004B5BED" w:rsidRDefault="00311D2D" w:rsidP="00311D2D">
            <w:pPr>
              <w:rPr>
                <w:sz w:val="20"/>
              </w:rPr>
            </w:pPr>
          </w:p>
        </w:tc>
      </w:tr>
      <w:tr w:rsidR="00311D2D" w:rsidRPr="004B5BED" w14:paraId="1131DD55" w14:textId="77777777" w:rsidTr="00311D2D">
        <w:trPr>
          <w:cantSplit/>
          <w:trHeight w:hRule="exact" w:val="284"/>
        </w:trPr>
        <w:tc>
          <w:tcPr>
            <w:tcW w:w="6593" w:type="dxa"/>
            <w:gridSpan w:val="2"/>
          </w:tcPr>
          <w:p w14:paraId="189BDA8F" w14:textId="77777777" w:rsidR="00311D2D" w:rsidRPr="00311D2D" w:rsidRDefault="00311D2D" w:rsidP="00311D2D">
            <w:pPr>
              <w:spacing w:before="40"/>
              <w:rPr>
                <w:sz w:val="16"/>
                <w:szCs w:val="16"/>
                <w:lang w:val="en-GB"/>
              </w:rPr>
            </w:pPr>
            <w:r w:rsidRPr="00311D2D">
              <w:rPr>
                <w:sz w:val="16"/>
                <w:szCs w:val="16"/>
                <w:lang w:val="en-GB"/>
              </w:rPr>
              <w:t>Place, date, name of signatory, name of enterprise, stamp (if applicable), signature</w:t>
            </w:r>
          </w:p>
        </w:tc>
        <w:tc>
          <w:tcPr>
            <w:tcW w:w="3684" w:type="dxa"/>
            <w:gridSpan w:val="2"/>
          </w:tcPr>
          <w:p w14:paraId="2E1C5D3E" w14:textId="77777777" w:rsidR="00311D2D" w:rsidRPr="004B5BED" w:rsidRDefault="00311D2D" w:rsidP="00311D2D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311D2D" w:rsidRPr="004B5BED" w14:paraId="5FA4D1F0" w14:textId="77777777" w:rsidTr="00311D2D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4104B622" w14:textId="77777777" w:rsidR="00311D2D" w:rsidRPr="004B5BED" w:rsidRDefault="00311D2D" w:rsidP="00311D2D">
            <w:pPr>
              <w:jc w:val="left"/>
              <w:rPr>
                <w:sz w:val="20"/>
              </w:rPr>
            </w:pPr>
          </w:p>
          <w:p w14:paraId="6CCC0F4A" w14:textId="77777777" w:rsidR="00311D2D" w:rsidRPr="004B5BED" w:rsidRDefault="00311D2D" w:rsidP="00311D2D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6B737B06" w14:textId="77777777" w:rsidR="00311D2D" w:rsidRPr="004B5BED" w:rsidRDefault="00311D2D" w:rsidP="00311D2D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484379CF" w14:textId="77777777" w:rsidR="00311D2D" w:rsidRPr="004B5BED" w:rsidRDefault="00311D2D" w:rsidP="00311D2D">
            <w:pPr>
              <w:keepLines/>
              <w:spacing w:before="567"/>
              <w:rPr>
                <w:sz w:val="20"/>
              </w:rPr>
            </w:pPr>
          </w:p>
        </w:tc>
      </w:tr>
      <w:tr w:rsidR="00311D2D" w:rsidRPr="004B5BED" w14:paraId="748CD5C9" w14:textId="77777777" w:rsidTr="00311D2D">
        <w:trPr>
          <w:cantSplit/>
          <w:trHeight w:hRule="exact" w:val="567"/>
        </w:trPr>
        <w:tc>
          <w:tcPr>
            <w:tcW w:w="10277" w:type="dxa"/>
            <w:gridSpan w:val="4"/>
          </w:tcPr>
          <w:p w14:paraId="5116D8ED" w14:textId="77777777" w:rsidR="00311D2D" w:rsidRPr="004B5BED" w:rsidRDefault="00311D2D" w:rsidP="00311D2D">
            <w:pPr>
              <w:rPr>
                <w:sz w:val="20"/>
              </w:rPr>
            </w:pPr>
          </w:p>
        </w:tc>
      </w:tr>
      <w:tr w:rsidR="00311D2D" w:rsidRPr="00F80C4F" w14:paraId="43DDE288" w14:textId="77777777" w:rsidTr="00311D2D">
        <w:trPr>
          <w:cantSplit/>
          <w:trHeight w:hRule="exact" w:val="1020"/>
        </w:trPr>
        <w:tc>
          <w:tcPr>
            <w:tcW w:w="10277" w:type="dxa"/>
            <w:gridSpan w:val="4"/>
          </w:tcPr>
          <w:p w14:paraId="59F26A1E" w14:textId="77777777" w:rsidR="00311D2D" w:rsidRPr="00311D2D" w:rsidRDefault="00311D2D" w:rsidP="00311D2D">
            <w:pPr>
              <w:ind w:left="425" w:hanging="425"/>
              <w:rPr>
                <w:sz w:val="20"/>
                <w:lang w:val="en-GB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311D2D">
              <w:rPr>
                <w:sz w:val="20"/>
                <w:lang w:val="en-GB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311D2D">
              <w:rPr>
                <w:sz w:val="20"/>
                <w:lang w:val="en-GB"/>
              </w:rPr>
              <w:tab/>
              <w:t>The candidate/tenderer is relying on the economic and financial standing of my/our enterprise as evidence of its suitability. If the contract is awarded to the above-mentioned candidate/tenderer, I/we give the contracting authority the undertaking that we shall be jointly liable for the execution of this contract.</w:t>
            </w:r>
          </w:p>
        </w:tc>
      </w:tr>
      <w:tr w:rsidR="00311D2D" w:rsidRPr="00F80C4F" w14:paraId="1A20D8E6" w14:textId="77777777" w:rsidTr="00311D2D">
        <w:trPr>
          <w:cantSplit/>
          <w:trHeight w:hRule="exact" w:val="340"/>
        </w:trPr>
        <w:tc>
          <w:tcPr>
            <w:tcW w:w="10277" w:type="dxa"/>
            <w:gridSpan w:val="4"/>
          </w:tcPr>
          <w:p w14:paraId="324848E2" w14:textId="77777777" w:rsidR="00311D2D" w:rsidRPr="00311D2D" w:rsidRDefault="00311D2D" w:rsidP="00311D2D">
            <w:pPr>
              <w:rPr>
                <w:sz w:val="20"/>
                <w:lang w:val="en-GB"/>
              </w:rPr>
            </w:pPr>
          </w:p>
        </w:tc>
      </w:tr>
      <w:tr w:rsidR="00311D2D" w:rsidRPr="004B5BED" w14:paraId="31637053" w14:textId="77777777" w:rsidTr="00311D2D">
        <w:trPr>
          <w:cantSplit/>
          <w:trHeight w:hRule="exact" w:val="284"/>
        </w:trPr>
        <w:tc>
          <w:tcPr>
            <w:tcW w:w="10277" w:type="dxa"/>
            <w:gridSpan w:val="4"/>
          </w:tcPr>
          <w:p w14:paraId="792DBE60" w14:textId="77777777" w:rsidR="00311D2D" w:rsidRPr="00311D2D" w:rsidRDefault="00311D2D" w:rsidP="00311D2D">
            <w:pPr>
              <w:spacing w:before="40"/>
              <w:rPr>
                <w:sz w:val="16"/>
                <w:szCs w:val="16"/>
                <w:lang w:val="en-GB"/>
              </w:rPr>
            </w:pPr>
            <w:r w:rsidRPr="00311D2D">
              <w:rPr>
                <w:sz w:val="16"/>
                <w:szCs w:val="16"/>
                <w:lang w:val="en-GB"/>
              </w:rPr>
              <w:t>Place, date, name of signatory, name of enterprise, stamp (if applicable), signature</w:t>
            </w:r>
          </w:p>
          <w:p w14:paraId="6AED6C5F" w14:textId="77777777" w:rsidR="00311D2D" w:rsidRPr="00E44B2E" w:rsidRDefault="00311D2D" w:rsidP="00311D2D">
            <w:pPr>
              <w:keepLines/>
              <w:spacing w:before="369"/>
              <w:rPr>
                <w:sz w:val="16"/>
                <w:szCs w:val="16"/>
              </w:rPr>
            </w:pPr>
            <w:r w:rsidRPr="00E44B2E">
              <w:rPr>
                <w:sz w:val="16"/>
                <w:szCs w:val="16"/>
              </w:rPr>
              <w:fldChar w:fldCharType="begin" w:fldLock="1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E44B2E">
              <w:rPr>
                <w:sz w:val="16"/>
                <w:szCs w:val="16"/>
              </w:rPr>
              <w:instrText xml:space="preserve"> FORMTEXT </w:instrText>
            </w:r>
            <w:r w:rsidRPr="00E44B2E">
              <w:rPr>
                <w:sz w:val="16"/>
                <w:szCs w:val="16"/>
              </w:rPr>
            </w:r>
            <w:r w:rsidRPr="00E44B2E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     </w:t>
            </w:r>
            <w:r w:rsidRPr="00E44B2E">
              <w:rPr>
                <w:sz w:val="16"/>
                <w:szCs w:val="16"/>
              </w:rPr>
              <w:fldChar w:fldCharType="end"/>
            </w:r>
          </w:p>
        </w:tc>
      </w:tr>
      <w:tr w:rsidR="00311D2D" w:rsidRPr="004B5BED" w14:paraId="00618C25" w14:textId="77777777" w:rsidTr="00311D2D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4ED8E4B6" w14:textId="77777777" w:rsidR="00311D2D" w:rsidRPr="004B5BED" w:rsidRDefault="00311D2D" w:rsidP="00311D2D">
            <w:pPr>
              <w:rPr>
                <w:sz w:val="20"/>
              </w:rPr>
            </w:pPr>
          </w:p>
          <w:p w14:paraId="71CAFBAC" w14:textId="77777777" w:rsidR="00311D2D" w:rsidRPr="004B5BED" w:rsidRDefault="00311D2D" w:rsidP="00311D2D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1325E25C" w14:textId="77777777" w:rsidR="00311D2D" w:rsidRPr="004B5BED" w:rsidRDefault="00311D2D" w:rsidP="00311D2D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2F69940D" w14:textId="77777777" w:rsidR="00311D2D" w:rsidRPr="004B5BED" w:rsidRDefault="00311D2D" w:rsidP="00311D2D">
            <w:pPr>
              <w:keepLines/>
              <w:spacing w:before="567"/>
              <w:rPr>
                <w:sz w:val="20"/>
              </w:rPr>
            </w:pPr>
          </w:p>
        </w:tc>
      </w:tr>
      <w:tr w:rsidR="00311D2D" w:rsidRPr="00F80C4F" w14:paraId="6B5EF663" w14:textId="77777777" w:rsidTr="00311D2D">
        <w:trPr>
          <w:cantSplit/>
          <w:trHeight w:hRule="exact" w:val="680"/>
        </w:trPr>
        <w:tc>
          <w:tcPr>
            <w:tcW w:w="10277" w:type="dxa"/>
            <w:gridSpan w:val="4"/>
          </w:tcPr>
          <w:p w14:paraId="394A1D9E" w14:textId="77777777" w:rsidR="00311D2D" w:rsidRPr="00311D2D" w:rsidRDefault="00311D2D" w:rsidP="00311D2D">
            <w:pPr>
              <w:spacing w:before="180"/>
              <w:rPr>
                <w:sz w:val="20"/>
                <w:lang w:val="en-GB"/>
              </w:rPr>
            </w:pPr>
            <w:r w:rsidRPr="00311D2D">
              <w:rPr>
                <w:sz w:val="20"/>
                <w:lang w:val="en-GB"/>
              </w:rPr>
              <w:t>Note: if declarations of commitment are provided in the form of copies or faxes, the procurement office reserves the right to request the originals.</w:t>
            </w:r>
          </w:p>
        </w:tc>
      </w:tr>
    </w:tbl>
    <w:p w14:paraId="351F20D6" w14:textId="77777777" w:rsidR="005F6FD5" w:rsidRPr="00311D2D" w:rsidRDefault="005F6FD5">
      <w:pPr>
        <w:ind w:left="284" w:hanging="284"/>
        <w:rPr>
          <w:sz w:val="16"/>
          <w:szCs w:val="16"/>
          <w:lang w:val="en-GB"/>
        </w:rPr>
      </w:pPr>
    </w:p>
    <w:sectPr w:rsidR="005F6FD5" w:rsidRPr="00311D2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68EE1" w14:textId="77777777" w:rsidR="00BD542C" w:rsidRDefault="00BD542C" w:rsidP="00352A93">
      <w:r>
        <w:separator/>
      </w:r>
    </w:p>
  </w:endnote>
  <w:endnote w:type="continuationSeparator" w:id="0">
    <w:p w14:paraId="35E816AB" w14:textId="77777777" w:rsidR="00BD542C" w:rsidRDefault="00BD542C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2CD5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5E75" w14:textId="77777777" w:rsidR="001D1262" w:rsidRPr="00311D2D" w:rsidRDefault="00311D2D" w:rsidP="00311D2D">
    <w:pPr>
      <w:pStyle w:val="Fuzeile"/>
      <w:tabs>
        <w:tab w:val="clear" w:pos="4536"/>
        <w:tab w:val="clear" w:pos="9072"/>
        <w:tab w:val="center" w:pos="4395"/>
        <w:tab w:val="left" w:pos="7938"/>
      </w:tabs>
      <w:rPr>
        <w:sz w:val="16"/>
        <w:szCs w:val="16"/>
        <w:lang w:val="en-GB"/>
      </w:rPr>
    </w:pPr>
    <w:r w:rsidRPr="00234DDF">
      <w:rPr>
        <w:sz w:val="14"/>
        <w:lang w:val="en-GB"/>
      </w:rPr>
      <w:t>Form 110</w:t>
    </w:r>
    <w:r>
      <w:rPr>
        <w:sz w:val="14"/>
        <w:lang w:val="en-GB"/>
      </w:rPr>
      <w:t>2</w:t>
    </w:r>
    <w:r w:rsidRPr="00234DDF">
      <w:rPr>
        <w:sz w:val="14"/>
        <w:lang w:val="en-GB"/>
      </w:rPr>
      <w:t>9</w:t>
    </w:r>
    <w:r w:rsidR="009E7F5B">
      <w:rPr>
        <w:sz w:val="14"/>
        <w:lang w:val="en-GB"/>
      </w:rPr>
      <w:t xml:space="preserve"> d</w:t>
    </w:r>
    <w:r w:rsidRPr="00234DDF">
      <w:rPr>
        <w:sz w:val="14"/>
        <w:lang w:val="en-GB"/>
      </w:rPr>
      <w:t xml:space="preserve">  (PC-engl.)   04.21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CDFD0" w14:textId="77777777" w:rsidR="00BD542C" w:rsidRPr="00C1365B" w:rsidRDefault="00BD542C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2DA9FBA5" w14:textId="77777777" w:rsidR="00BD542C" w:rsidRDefault="00BD542C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5D2A1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6B0E3CED" wp14:editId="1C442D9C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5907640">
    <w:abstractNumId w:val="3"/>
  </w:num>
  <w:num w:numId="2" w16cid:durableId="1405105062">
    <w:abstractNumId w:val="7"/>
  </w:num>
  <w:num w:numId="3" w16cid:durableId="1490363441">
    <w:abstractNumId w:val="9"/>
  </w:num>
  <w:num w:numId="4" w16cid:durableId="1491629321">
    <w:abstractNumId w:val="6"/>
  </w:num>
  <w:num w:numId="5" w16cid:durableId="772632427">
    <w:abstractNumId w:val="1"/>
  </w:num>
  <w:num w:numId="6" w16cid:durableId="983192640">
    <w:abstractNumId w:val="11"/>
  </w:num>
  <w:num w:numId="7" w16cid:durableId="1138187551">
    <w:abstractNumId w:val="0"/>
  </w:num>
  <w:num w:numId="8" w16cid:durableId="469518212">
    <w:abstractNumId w:val="0"/>
  </w:num>
  <w:num w:numId="9" w16cid:durableId="915744025">
    <w:abstractNumId w:val="0"/>
  </w:num>
  <w:num w:numId="10" w16cid:durableId="371341776">
    <w:abstractNumId w:val="3"/>
  </w:num>
  <w:num w:numId="11" w16cid:durableId="662438735">
    <w:abstractNumId w:val="2"/>
  </w:num>
  <w:num w:numId="12" w16cid:durableId="77290809">
    <w:abstractNumId w:val="7"/>
  </w:num>
  <w:num w:numId="13" w16cid:durableId="368146680">
    <w:abstractNumId w:val="7"/>
  </w:num>
  <w:num w:numId="14" w16cid:durableId="1953439198">
    <w:abstractNumId w:val="7"/>
  </w:num>
  <w:num w:numId="15" w16cid:durableId="1362046757">
    <w:abstractNumId w:val="11"/>
  </w:num>
  <w:num w:numId="16" w16cid:durableId="1467312216">
    <w:abstractNumId w:val="5"/>
  </w:num>
  <w:num w:numId="17" w16cid:durableId="2124883637">
    <w:abstractNumId w:val="7"/>
  </w:num>
  <w:num w:numId="18" w16cid:durableId="883295350">
    <w:abstractNumId w:val="7"/>
  </w:num>
  <w:num w:numId="19" w16cid:durableId="463617320">
    <w:abstractNumId w:val="7"/>
  </w:num>
  <w:num w:numId="20" w16cid:durableId="754478488">
    <w:abstractNumId w:val="8"/>
  </w:num>
  <w:num w:numId="21" w16cid:durableId="1665206890">
    <w:abstractNumId w:val="3"/>
  </w:num>
  <w:num w:numId="22" w16cid:durableId="600141120">
    <w:abstractNumId w:val="3"/>
  </w:num>
  <w:num w:numId="23" w16cid:durableId="1701278875">
    <w:abstractNumId w:val="6"/>
  </w:num>
  <w:num w:numId="24" w16cid:durableId="1892502296">
    <w:abstractNumId w:val="7"/>
  </w:num>
  <w:num w:numId="25" w16cid:durableId="1543787294">
    <w:abstractNumId w:val="6"/>
  </w:num>
  <w:num w:numId="26" w16cid:durableId="1832789781">
    <w:abstractNumId w:val="6"/>
  </w:num>
  <w:num w:numId="27" w16cid:durableId="940063419">
    <w:abstractNumId w:val="7"/>
  </w:num>
  <w:num w:numId="28" w16cid:durableId="984629039">
    <w:abstractNumId w:val="5"/>
  </w:num>
  <w:num w:numId="29" w16cid:durableId="1015886066">
    <w:abstractNumId w:val="10"/>
  </w:num>
  <w:num w:numId="30" w16cid:durableId="941569429">
    <w:abstractNumId w:val="6"/>
  </w:num>
  <w:num w:numId="31" w16cid:durableId="477455695">
    <w:abstractNumId w:val="7"/>
  </w:num>
  <w:num w:numId="32" w16cid:durableId="698896982">
    <w:abstractNumId w:val="5"/>
  </w:num>
  <w:num w:numId="33" w16cid:durableId="711878980">
    <w:abstractNumId w:val="10"/>
  </w:num>
  <w:num w:numId="34" w16cid:durableId="908924908">
    <w:abstractNumId w:val="6"/>
  </w:num>
  <w:num w:numId="35" w16cid:durableId="820997914">
    <w:abstractNumId w:val="4"/>
  </w:num>
  <w:num w:numId="36" w16cid:durableId="491532325">
    <w:abstractNumId w:val="0"/>
  </w:num>
  <w:num w:numId="37" w16cid:durableId="2125343375">
    <w:abstractNumId w:val="0"/>
  </w:num>
  <w:num w:numId="38" w16cid:durableId="1169445497">
    <w:abstractNumId w:val="0"/>
  </w:num>
  <w:num w:numId="39" w16cid:durableId="626088011">
    <w:abstractNumId w:val="0"/>
  </w:num>
  <w:num w:numId="40" w16cid:durableId="1464539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oKW"/>
  </w:docVars>
  <w:rsids>
    <w:rsidRoot w:val="00212690"/>
    <w:rsid w:val="000130D7"/>
    <w:rsid w:val="00022133"/>
    <w:rsid w:val="0003242D"/>
    <w:rsid w:val="00074249"/>
    <w:rsid w:val="00080646"/>
    <w:rsid w:val="00092694"/>
    <w:rsid w:val="000C5778"/>
    <w:rsid w:val="0013439A"/>
    <w:rsid w:val="00167E49"/>
    <w:rsid w:val="001D1262"/>
    <w:rsid w:val="001F46BD"/>
    <w:rsid w:val="00212690"/>
    <w:rsid w:val="00266080"/>
    <w:rsid w:val="0026639F"/>
    <w:rsid w:val="0029078F"/>
    <w:rsid w:val="002E01E6"/>
    <w:rsid w:val="002E0C81"/>
    <w:rsid w:val="002F0912"/>
    <w:rsid w:val="002F3358"/>
    <w:rsid w:val="00311D2D"/>
    <w:rsid w:val="003334E8"/>
    <w:rsid w:val="003404F4"/>
    <w:rsid w:val="00342A15"/>
    <w:rsid w:val="00350000"/>
    <w:rsid w:val="00351C81"/>
    <w:rsid w:val="003D562D"/>
    <w:rsid w:val="004153DA"/>
    <w:rsid w:val="00421CD3"/>
    <w:rsid w:val="00422681"/>
    <w:rsid w:val="00430EC7"/>
    <w:rsid w:val="00450B37"/>
    <w:rsid w:val="004B5BED"/>
    <w:rsid w:val="004E7644"/>
    <w:rsid w:val="00501A2F"/>
    <w:rsid w:val="0051083C"/>
    <w:rsid w:val="005353D4"/>
    <w:rsid w:val="0056166D"/>
    <w:rsid w:val="005F6FD5"/>
    <w:rsid w:val="00687620"/>
    <w:rsid w:val="006E7EA9"/>
    <w:rsid w:val="006F4944"/>
    <w:rsid w:val="00707293"/>
    <w:rsid w:val="00731A19"/>
    <w:rsid w:val="00733890"/>
    <w:rsid w:val="007C16E8"/>
    <w:rsid w:val="007E5EF0"/>
    <w:rsid w:val="00815010"/>
    <w:rsid w:val="00840C19"/>
    <w:rsid w:val="0086123B"/>
    <w:rsid w:val="00867E6B"/>
    <w:rsid w:val="008B5AFF"/>
    <w:rsid w:val="008D0CE6"/>
    <w:rsid w:val="009047B2"/>
    <w:rsid w:val="009070F3"/>
    <w:rsid w:val="0091358F"/>
    <w:rsid w:val="00913E85"/>
    <w:rsid w:val="0095368A"/>
    <w:rsid w:val="009973B4"/>
    <w:rsid w:val="009979B2"/>
    <w:rsid w:val="009E7F5B"/>
    <w:rsid w:val="00A00AE6"/>
    <w:rsid w:val="00A107A4"/>
    <w:rsid w:val="00A278D4"/>
    <w:rsid w:val="00A53FF0"/>
    <w:rsid w:val="00A57C70"/>
    <w:rsid w:val="00A613DE"/>
    <w:rsid w:val="00A6293D"/>
    <w:rsid w:val="00A71CAD"/>
    <w:rsid w:val="00A81004"/>
    <w:rsid w:val="00AA2A2B"/>
    <w:rsid w:val="00AC3205"/>
    <w:rsid w:val="00AC55D9"/>
    <w:rsid w:val="00B25D6F"/>
    <w:rsid w:val="00BD542C"/>
    <w:rsid w:val="00BE2BA1"/>
    <w:rsid w:val="00BF0ED0"/>
    <w:rsid w:val="00BF7F5F"/>
    <w:rsid w:val="00C1365B"/>
    <w:rsid w:val="00C543FA"/>
    <w:rsid w:val="00C97BAB"/>
    <w:rsid w:val="00CF284A"/>
    <w:rsid w:val="00D767BC"/>
    <w:rsid w:val="00E072F8"/>
    <w:rsid w:val="00E4072A"/>
    <w:rsid w:val="00E44B2E"/>
    <w:rsid w:val="00E62AC4"/>
    <w:rsid w:val="00E819F0"/>
    <w:rsid w:val="00EC53C1"/>
    <w:rsid w:val="00EF2792"/>
    <w:rsid w:val="00F62EEF"/>
    <w:rsid w:val="00F804A2"/>
    <w:rsid w:val="00F80C4F"/>
    <w:rsid w:val="00F93199"/>
    <w:rsid w:val="00FA7DED"/>
    <w:rsid w:val="00FD11D1"/>
    <w:rsid w:val="00FD28AB"/>
    <w:rsid w:val="00FE1BEA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968785"/>
  <w15:docId w15:val="{1C6BE2BF-C6A7-4FB9-8A60-1D3BCD1C0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link w:val="FuzeileZchn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rsid w:val="00311D2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Declaration%20of%20commitment%20of%20other%20enterprises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Declaration of commitment of other enterprises.dotm</Template>
  <TotalTime>0</TotalTime>
  <Pages>1</Pages>
  <Words>198</Words>
  <Characters>1626</Characters>
  <Application>Microsoft Office Word</Application>
  <DocSecurity>0</DocSecurity>
  <Lines>60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Wahdieh Sandra</dc:creator>
  <cp:lastModifiedBy>Rohr Katrin</cp:lastModifiedBy>
  <cp:revision>3</cp:revision>
  <cp:lastPrinted>2018-06-21T11:22:00Z</cp:lastPrinted>
  <dcterms:created xsi:type="dcterms:W3CDTF">2026-01-23T15:58:00Z</dcterms:created>
  <dcterms:modified xsi:type="dcterms:W3CDTF">2026-07-17T07:54:00Z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1.00</vt:lpwstr>
  </property>
  <property fmtid="{D5CDD505-2E9C-101B-9397-08002B2CF9AE}" pid="3" name="MSIP_Label_23da18b0-dae3-4c1e-8278-86f688a3028c_Enabled">
    <vt:lpwstr>true</vt:lpwstr>
  </property>
  <property fmtid="{D5CDD505-2E9C-101B-9397-08002B2CF9AE}" pid="4" name="MSIP_Label_23da18b0-dae3-4c1e-8278-86f688a3028c_SetDate">
    <vt:lpwstr>2026-07-16T07:53:43Z</vt:lpwstr>
  </property>
  <property fmtid="{D5CDD505-2E9C-101B-9397-08002B2CF9AE}" pid="5" name="MSIP_Label_23da18b0-dae3-4c1e-8278-86f688a3028c_Method">
    <vt:lpwstr>Standard</vt:lpwstr>
  </property>
  <property fmtid="{D5CDD505-2E9C-101B-9397-08002B2CF9AE}" pid="6" name="MSIP_Label_23da18b0-dae3-4c1e-8278-86f688a3028c_Name">
    <vt:lpwstr>ECB-RESTRICTED</vt:lpwstr>
  </property>
  <property fmtid="{D5CDD505-2E9C-101B-9397-08002B2CF9AE}" pid="7" name="MSIP_Label_23da18b0-dae3-4c1e-8278-86f688a3028c_SiteId">
    <vt:lpwstr>b84ee435-4816-49d2-8d92-e740dbda4064</vt:lpwstr>
  </property>
  <property fmtid="{D5CDD505-2E9C-101B-9397-08002B2CF9AE}" pid="8" name="MSIP_Label_23da18b0-dae3-4c1e-8278-86f688a3028c_ActionId">
    <vt:lpwstr>84515f5b-2628-463a-9d03-a1882ecdc6ac</vt:lpwstr>
  </property>
  <property fmtid="{D5CDD505-2E9C-101B-9397-08002B2CF9AE}" pid="9" name="MSIP_Label_23da18b0-dae3-4c1e-8278-86f688a3028c_ContentBits">
    <vt:lpwstr>0</vt:lpwstr>
  </property>
</Properties>
</file>